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Edinburgh North and Leith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Edinburgh North and Leith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Edinburgh North and Leith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Edinburgh North and Leith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Edinburgh North and Leith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13.8%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Edinburgh North and Leith are estimated to have a score of 1-2 on the PGSI (low-risk gambling), whilst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84.2% </w:t>
      </w:r>
      <w:r w:rsidRPr="004747BF">
        <w:rPr>
          <w:rFonts w:ascii="Libre Franklin Light" w:eastAsia="Times New Roman" w:hAnsi="Libre Franklin Light" w:cs="Calibri Light"/>
        </w:rPr>
        <w:t xml:space="preserve">of those respondents classified as PGSI 8+ in Edinburgh North and Leith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Edinburgh North and Leith is estimated to be </w:t>
      </w:r>
      <w:r w:rsidRPr="00773DF7">
        <w:rPr>
          <w:rFonts w:ascii="Libre Franklin Light" w:eastAsia="Times New Roman" w:hAnsi="Libre Franklin Light" w:cs="Calibri Light"/>
          <w:b/>
          <w:bCs/>
          <w:color w:val="C45911" w:themeColor="accent2" w:themeShade="BF"/>
        </w:rPr>
        <w:t xml:space="preserve">£2,460,019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Edinburgh North and Leith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22.8%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Edinburgh North and Leith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13.8%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Edinburgh North and Leith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Edinburgh North and Leith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dinburgh North and Lei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Edinburgh North and Leith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dinburgh North and Lei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Edinburgh North and Leith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Edinburgh North and Leith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84.2%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dinburgh North and Lei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Edinburgh North and Leith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6.0%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Edinburgh North and Leith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Edinburgh North and Leith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90.5%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Edinburgh North and Leith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Edinburgh North and Leith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Edinburgh North and Leith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£2,460,019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Edinburgh North and Leith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£40,070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£828,663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£59,362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£16,696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£30,609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£1,484,619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£2,460,019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Edinburgh North and Leith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Edinburgh North and Leith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33.2%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North and Leith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North and Leith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North and Leith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North and Leith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68.2%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Edinburgh North and Leith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33.2%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Edinburgh North and Leith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Edinburgh North and Leith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Edinburgh North and Leith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Edinburgh North and Leith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68.2%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Edinburgh North and Leith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741FA8D-5BB4-41AC-9B3D-2FAF8BD0BFF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